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Elizabeth CHAMBERLAYN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= Robert(q.v.).</w:t>
      </w: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They made a plaint of concord against John </w:t>
      </w:r>
      <w:proofErr w:type="spellStart"/>
      <w:r>
        <w:rPr>
          <w:rFonts w:ascii="Times New Roman" w:eastAsia="Calibri" w:hAnsi="Times New Roman" w:cs="Times New Roman"/>
        </w:rPr>
        <w:t>Hutley</w:t>
      </w:r>
      <w:proofErr w:type="spellEnd"/>
      <w:r>
        <w:rPr>
          <w:rFonts w:ascii="Times New Roman" w:eastAsia="Calibri" w:hAnsi="Times New Roman" w:cs="Times New Roman"/>
        </w:rPr>
        <w:t>, clerk(q.v.). (ibid.)</w:t>
      </w: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E74C00" w:rsidRDefault="00E74C00" w:rsidP="00E74C0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E74C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C00" w:rsidRDefault="00E74C00" w:rsidP="00E71FC3">
      <w:r>
        <w:separator/>
      </w:r>
    </w:p>
  </w:endnote>
  <w:endnote w:type="continuationSeparator" w:id="0">
    <w:p w:rsidR="00E74C00" w:rsidRDefault="00E74C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C00" w:rsidRDefault="00E74C00" w:rsidP="00E71FC3">
      <w:r>
        <w:separator/>
      </w:r>
    </w:p>
  </w:footnote>
  <w:footnote w:type="continuationSeparator" w:id="0">
    <w:p w:rsidR="00E74C00" w:rsidRDefault="00E74C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0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4C0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574A3-DF79-4D07-BC09-775AC5D93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74C0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2017-06-05T20:48:00Z</dcterms:created>
  <dcterms:modified xsi:type="dcterms:W3CDTF">2017-06-05T20:48:00Z</dcterms:modified>
</cp:coreProperties>
</file>